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6AD" w:rsidRDefault="00076A95" w:rsidP="00CA06AD">
      <w:pPr>
        <w:jc w:val="both"/>
        <w:rPr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2720340</wp:posOffset>
            </wp:positionH>
            <wp:positionV relativeFrom="paragraph">
              <wp:posOffset>-351790</wp:posOffset>
            </wp:positionV>
            <wp:extent cx="514350" cy="617220"/>
            <wp:effectExtent l="0" t="0" r="0" b="0"/>
            <wp:wrapSquare wrapText="right"/>
            <wp:docPr id="4" name="Рисунок 4" descr="Gerb-karg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-karg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7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A06AD" w:rsidRDefault="00CA06AD" w:rsidP="00CA06AD">
      <w:pPr>
        <w:jc w:val="both"/>
        <w:rPr>
          <w:sz w:val="20"/>
          <w:szCs w:val="20"/>
        </w:rPr>
      </w:pPr>
    </w:p>
    <w:p w:rsidR="00CA06AD" w:rsidRDefault="00CA06AD" w:rsidP="00CA06AD">
      <w:pPr>
        <w:tabs>
          <w:tab w:val="left" w:pos="3960"/>
        </w:tabs>
        <w:jc w:val="both"/>
      </w:pPr>
    </w:p>
    <w:p w:rsidR="00CA06AD" w:rsidRDefault="00CA06AD" w:rsidP="00CA06AD">
      <w:pPr>
        <w:jc w:val="center"/>
        <w:rPr>
          <w:rFonts w:ascii="Arial" w:hAnsi="Arial" w:cs="Arial"/>
          <w:b/>
          <w:sz w:val="30"/>
          <w:szCs w:val="30"/>
        </w:rPr>
      </w:pPr>
      <w:r>
        <w:rPr>
          <w:rFonts w:ascii="Arial" w:hAnsi="Arial" w:cs="Arial"/>
          <w:b/>
          <w:sz w:val="30"/>
          <w:szCs w:val="30"/>
        </w:rPr>
        <w:t>АДМИНИСТРАЦИЯ ГОРОДА КАРГАТА</w:t>
      </w:r>
    </w:p>
    <w:p w:rsidR="00CA06AD" w:rsidRDefault="00CA06AD" w:rsidP="00CA06AD">
      <w:pPr>
        <w:jc w:val="center"/>
        <w:rPr>
          <w:rFonts w:ascii="Arial" w:hAnsi="Arial" w:cs="Arial"/>
          <w:b/>
          <w:sz w:val="30"/>
          <w:szCs w:val="30"/>
        </w:rPr>
      </w:pPr>
      <w:r>
        <w:rPr>
          <w:rFonts w:ascii="Arial" w:hAnsi="Arial" w:cs="Arial"/>
          <w:b/>
          <w:sz w:val="30"/>
          <w:szCs w:val="30"/>
        </w:rPr>
        <w:t>Каргатского района Новосибирской области</w:t>
      </w:r>
    </w:p>
    <w:tbl>
      <w:tblPr>
        <w:tblpPr w:leftFromText="180" w:rightFromText="180" w:vertAnchor="text" w:horzAnchor="margin" w:tblpY="193"/>
        <w:tblW w:w="5000" w:type="pct"/>
        <w:tblBorders>
          <w:top w:val="thinThickSmallGap" w:sz="24" w:space="0" w:color="auto"/>
        </w:tblBorders>
        <w:tblLook w:val="0000" w:firstRow="0" w:lastRow="0" w:firstColumn="0" w:lastColumn="0" w:noHBand="0" w:noVBand="0"/>
      </w:tblPr>
      <w:tblGrid>
        <w:gridCol w:w="9571"/>
      </w:tblGrid>
      <w:tr w:rsidR="00CA06AD" w:rsidTr="00DF01BA">
        <w:trPr>
          <w:trHeight w:val="83"/>
        </w:trPr>
        <w:tc>
          <w:tcPr>
            <w:tcW w:w="5000" w:type="pct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CA06AD" w:rsidRDefault="00CA06AD" w:rsidP="00541C83"/>
        </w:tc>
      </w:tr>
    </w:tbl>
    <w:p w:rsidR="00CA06AD" w:rsidRDefault="00CA06AD" w:rsidP="00CA06AD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ПОСТАНОВЛЕНИЕ</w:t>
      </w:r>
    </w:p>
    <w:p w:rsidR="00CA06AD" w:rsidRDefault="00CA06AD" w:rsidP="00CA06AD">
      <w:pPr>
        <w:tabs>
          <w:tab w:val="left" w:pos="3960"/>
        </w:tabs>
        <w:jc w:val="center"/>
        <w:rPr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2235"/>
        <w:gridCol w:w="5103"/>
        <w:gridCol w:w="2233"/>
      </w:tblGrid>
      <w:tr w:rsidR="00CA06AD" w:rsidTr="00DF01BA">
        <w:trPr>
          <w:trHeight w:val="362"/>
        </w:trPr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A06AD" w:rsidRDefault="00CA06AD" w:rsidP="00541C83">
            <w:pPr>
              <w:tabs>
                <w:tab w:val="left" w:pos="3960"/>
              </w:tabs>
            </w:pPr>
          </w:p>
          <w:p w:rsidR="00CA06AD" w:rsidRDefault="00D3387C" w:rsidP="00541C83">
            <w:pPr>
              <w:tabs>
                <w:tab w:val="left" w:pos="3960"/>
              </w:tabs>
              <w:jc w:val="center"/>
            </w:pPr>
            <w:r>
              <w:t>01.03.2017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CA06AD" w:rsidRDefault="00DF01BA" w:rsidP="00DF01BA">
            <w:pPr>
              <w:tabs>
                <w:tab w:val="left" w:pos="3960"/>
              </w:tabs>
              <w:jc w:val="center"/>
              <w:rPr>
                <w:u w:val="single"/>
              </w:rPr>
            </w:pPr>
            <w:r>
              <w:t>г. Каргат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A06AD" w:rsidRDefault="00CA06AD" w:rsidP="00541C83">
            <w:pPr>
              <w:tabs>
                <w:tab w:val="left" w:pos="3960"/>
              </w:tabs>
            </w:pPr>
          </w:p>
          <w:p w:rsidR="00CA06AD" w:rsidRDefault="00D3387C" w:rsidP="00FF2E19">
            <w:pPr>
              <w:tabs>
                <w:tab w:val="left" w:pos="3960"/>
              </w:tabs>
              <w:jc w:val="center"/>
            </w:pPr>
            <w:r>
              <w:t>№78</w:t>
            </w:r>
            <w:bookmarkStart w:id="0" w:name="_GoBack"/>
            <w:bookmarkEnd w:id="0"/>
          </w:p>
        </w:tc>
      </w:tr>
    </w:tbl>
    <w:p w:rsidR="00CA06AD" w:rsidRPr="001A19C7" w:rsidRDefault="00CA06AD" w:rsidP="00CA06AD">
      <w:pPr>
        <w:widowControl w:val="0"/>
        <w:autoSpaceDE w:val="0"/>
        <w:autoSpaceDN w:val="0"/>
        <w:adjustRightInd w:val="0"/>
        <w:jc w:val="both"/>
      </w:pPr>
    </w:p>
    <w:p w:rsidR="00CA06AD" w:rsidRDefault="00CA06AD" w:rsidP="00CA06AD">
      <w:pPr>
        <w:widowControl w:val="0"/>
        <w:autoSpaceDE w:val="0"/>
        <w:autoSpaceDN w:val="0"/>
        <w:adjustRightInd w:val="0"/>
        <w:jc w:val="both"/>
      </w:pPr>
    </w:p>
    <w:p w:rsidR="00C97789" w:rsidRPr="001A19C7" w:rsidRDefault="00C97789" w:rsidP="00CA06AD">
      <w:pPr>
        <w:widowControl w:val="0"/>
        <w:autoSpaceDE w:val="0"/>
        <w:autoSpaceDN w:val="0"/>
        <w:adjustRightInd w:val="0"/>
        <w:jc w:val="both"/>
      </w:pPr>
    </w:p>
    <w:p w:rsidR="00EC178A" w:rsidRDefault="00076A95" w:rsidP="00076A95">
      <w:pPr>
        <w:widowControl w:val="0"/>
        <w:autoSpaceDE w:val="0"/>
        <w:autoSpaceDN w:val="0"/>
        <w:adjustRightInd w:val="0"/>
        <w:rPr>
          <w:bCs/>
          <w:szCs w:val="30"/>
        </w:rPr>
      </w:pPr>
      <w:r w:rsidRPr="00076A95">
        <w:rPr>
          <w:bCs/>
          <w:szCs w:val="30"/>
        </w:rPr>
        <w:t xml:space="preserve">Об очистке крыш </w:t>
      </w:r>
      <w:r w:rsidR="00EC178A">
        <w:rPr>
          <w:bCs/>
          <w:szCs w:val="30"/>
        </w:rPr>
        <w:t>и прилегающих территорий</w:t>
      </w:r>
    </w:p>
    <w:p w:rsidR="00EC178A" w:rsidRDefault="00076A95" w:rsidP="00076A95">
      <w:pPr>
        <w:widowControl w:val="0"/>
        <w:autoSpaceDE w:val="0"/>
        <w:autoSpaceDN w:val="0"/>
        <w:adjustRightInd w:val="0"/>
        <w:rPr>
          <w:bCs/>
          <w:szCs w:val="30"/>
        </w:rPr>
      </w:pPr>
      <w:r w:rsidRPr="00076A95">
        <w:rPr>
          <w:bCs/>
          <w:szCs w:val="30"/>
        </w:rPr>
        <w:t>производственных,</w:t>
      </w:r>
      <w:r w:rsidR="00D3387C">
        <w:rPr>
          <w:bCs/>
          <w:szCs w:val="30"/>
        </w:rPr>
        <w:t xml:space="preserve"> </w:t>
      </w:r>
      <w:r w:rsidRPr="00076A95">
        <w:rPr>
          <w:bCs/>
          <w:szCs w:val="30"/>
        </w:rPr>
        <w:t>административных зданий</w:t>
      </w:r>
    </w:p>
    <w:p w:rsidR="00076A95" w:rsidRDefault="00076A95" w:rsidP="00076A95">
      <w:pPr>
        <w:widowControl w:val="0"/>
        <w:autoSpaceDE w:val="0"/>
        <w:autoSpaceDN w:val="0"/>
        <w:adjustRightInd w:val="0"/>
        <w:rPr>
          <w:bCs/>
          <w:szCs w:val="30"/>
        </w:rPr>
      </w:pPr>
      <w:r w:rsidRPr="00076A95">
        <w:rPr>
          <w:bCs/>
          <w:szCs w:val="30"/>
        </w:rPr>
        <w:t>от снега</w:t>
      </w:r>
    </w:p>
    <w:p w:rsidR="00076A95" w:rsidRDefault="00076A95" w:rsidP="00076A95">
      <w:pPr>
        <w:widowControl w:val="0"/>
        <w:autoSpaceDE w:val="0"/>
        <w:autoSpaceDN w:val="0"/>
        <w:adjustRightInd w:val="0"/>
        <w:jc w:val="both"/>
        <w:rPr>
          <w:bCs/>
          <w:szCs w:val="30"/>
        </w:rPr>
      </w:pPr>
    </w:p>
    <w:p w:rsidR="00C97789" w:rsidRDefault="00C97789" w:rsidP="00076A95">
      <w:pPr>
        <w:widowControl w:val="0"/>
        <w:autoSpaceDE w:val="0"/>
        <w:autoSpaceDN w:val="0"/>
        <w:adjustRightInd w:val="0"/>
        <w:jc w:val="both"/>
        <w:rPr>
          <w:bCs/>
          <w:szCs w:val="30"/>
        </w:rPr>
      </w:pPr>
    </w:p>
    <w:p w:rsidR="00C97789" w:rsidRPr="00076A95" w:rsidRDefault="00C97789" w:rsidP="00076A95">
      <w:pPr>
        <w:widowControl w:val="0"/>
        <w:autoSpaceDE w:val="0"/>
        <w:autoSpaceDN w:val="0"/>
        <w:adjustRightInd w:val="0"/>
        <w:jc w:val="both"/>
        <w:rPr>
          <w:bCs/>
          <w:szCs w:val="30"/>
        </w:rPr>
      </w:pPr>
    </w:p>
    <w:p w:rsidR="00B55123" w:rsidRDefault="00076A95" w:rsidP="00EC178A">
      <w:pPr>
        <w:ind w:firstLine="357"/>
        <w:jc w:val="both"/>
        <w:rPr>
          <w:bCs/>
          <w:szCs w:val="30"/>
        </w:rPr>
      </w:pPr>
      <w:r w:rsidRPr="00076A95">
        <w:rPr>
          <w:bCs/>
          <w:szCs w:val="30"/>
        </w:rPr>
        <w:t>В соответствии с Федеральным законом от 21 декабря 1994 года №68-ФЗ «О защите населения и территорий от чрезвычайных ситуаций природного и техногенного характера», в целях предотвращения аварийных ситуаций и травматизма населения</w:t>
      </w:r>
      <w:r w:rsidR="00B55123">
        <w:rPr>
          <w:bCs/>
          <w:szCs w:val="30"/>
        </w:rPr>
        <w:t>, Уставом города Каргата,</w:t>
      </w:r>
      <w:r w:rsidR="00D3387C">
        <w:rPr>
          <w:bCs/>
          <w:szCs w:val="30"/>
        </w:rPr>
        <w:t xml:space="preserve"> </w:t>
      </w:r>
      <w:r w:rsidR="00EC178A" w:rsidRPr="006868B6">
        <w:t>«Правилами благоустройства, обеспечения чистоты и порядка на территории города Каргата» утвержденными постановлением от 03.04.2012 №80</w:t>
      </w:r>
      <w:r w:rsidR="00EC178A">
        <w:t>,</w:t>
      </w:r>
    </w:p>
    <w:p w:rsidR="00076A95" w:rsidRPr="00076A95" w:rsidRDefault="00B55123" w:rsidP="00076A95">
      <w:pPr>
        <w:widowControl w:val="0"/>
        <w:autoSpaceDE w:val="0"/>
        <w:autoSpaceDN w:val="0"/>
        <w:adjustRightInd w:val="0"/>
        <w:jc w:val="both"/>
        <w:rPr>
          <w:bCs/>
          <w:szCs w:val="30"/>
        </w:rPr>
      </w:pPr>
      <w:r>
        <w:rPr>
          <w:bCs/>
          <w:szCs w:val="30"/>
        </w:rPr>
        <w:t>ПОСТАНОВЛЯЮ</w:t>
      </w:r>
      <w:r w:rsidR="00076A95" w:rsidRPr="00076A95">
        <w:rPr>
          <w:bCs/>
          <w:szCs w:val="30"/>
        </w:rPr>
        <w:t>:</w:t>
      </w:r>
    </w:p>
    <w:p w:rsidR="00B55123" w:rsidRPr="006868B6" w:rsidRDefault="006868B6" w:rsidP="006868B6">
      <w:pPr>
        <w:ind w:firstLine="357"/>
        <w:jc w:val="both"/>
      </w:pPr>
      <w:r>
        <w:t xml:space="preserve">1. </w:t>
      </w:r>
      <w:r w:rsidR="001C79E5" w:rsidRPr="006868B6">
        <w:t>Рекомендовать р</w:t>
      </w:r>
      <w:r w:rsidR="00B55123" w:rsidRPr="006868B6">
        <w:t xml:space="preserve">уководителям организаций, предприятий и учреждений </w:t>
      </w:r>
      <w:r w:rsidR="00A276AF" w:rsidRPr="006868B6">
        <w:t xml:space="preserve">не зависимо от </w:t>
      </w:r>
      <w:r w:rsidR="00B55123" w:rsidRPr="006868B6">
        <w:t xml:space="preserve">форм </w:t>
      </w:r>
      <w:r w:rsidR="00D3387C" w:rsidRPr="006868B6">
        <w:t>собственности</w:t>
      </w:r>
      <w:r w:rsidR="008A3482">
        <w:t xml:space="preserve"> </w:t>
      </w:r>
      <w:r w:rsidR="00A276AF" w:rsidRPr="006868B6">
        <w:t xml:space="preserve">ведомственной </w:t>
      </w:r>
      <w:r w:rsidRPr="006868B6">
        <w:t>принадлежности,</w:t>
      </w:r>
      <w:r w:rsidR="00D3387C">
        <w:t xml:space="preserve"> </w:t>
      </w:r>
      <w:r w:rsidR="001C79E5" w:rsidRPr="006868B6">
        <w:t>расположенных на территории г. Каргата</w:t>
      </w:r>
      <w:r w:rsidR="00E068D7">
        <w:t>:</w:t>
      </w:r>
    </w:p>
    <w:p w:rsidR="001C79E5" w:rsidRPr="008A276E" w:rsidRDefault="00EC178A" w:rsidP="006868B6">
      <w:pPr>
        <w:pStyle w:val="Default"/>
        <w:ind w:firstLine="357"/>
        <w:jc w:val="both"/>
      </w:pPr>
      <w:r w:rsidRPr="008A276E">
        <w:t>1.1</w:t>
      </w:r>
      <w:r w:rsidR="001C79E5" w:rsidRPr="008A276E">
        <w:t xml:space="preserve">. Организовать проведение работ </w:t>
      </w:r>
      <w:r w:rsidR="006868B6" w:rsidRPr="008A276E">
        <w:t xml:space="preserve">по </w:t>
      </w:r>
      <w:r w:rsidR="00DB244D" w:rsidRPr="008A276E">
        <w:t xml:space="preserve">очистке </w:t>
      </w:r>
      <w:r w:rsidR="001C79E5" w:rsidRPr="008A276E">
        <w:t>крыш административных зданий, сооружений</w:t>
      </w:r>
      <w:r w:rsidR="00A276AF" w:rsidRPr="008A276E">
        <w:t xml:space="preserve">, </w:t>
      </w:r>
      <w:r w:rsidR="001C79E5" w:rsidRPr="008A276E">
        <w:t>жилых домов</w:t>
      </w:r>
      <w:r w:rsidR="00A276AF" w:rsidRPr="008A276E">
        <w:t>,</w:t>
      </w:r>
      <w:r w:rsidR="00CC74DB">
        <w:t xml:space="preserve"> </w:t>
      </w:r>
      <w:r w:rsidR="00A276AF" w:rsidRPr="008A276E">
        <w:t xml:space="preserve">тротуаров, площадок у входных дверей в здания </w:t>
      </w:r>
      <w:r w:rsidR="001C79E5" w:rsidRPr="008A276E">
        <w:t>от снега и наледи</w:t>
      </w:r>
      <w:r w:rsidR="00A276AF" w:rsidRPr="008A276E">
        <w:t>, а также обеспечить</w:t>
      </w:r>
      <w:r w:rsidRPr="008A276E">
        <w:t>,</w:t>
      </w:r>
      <w:r w:rsidR="00F268EA">
        <w:t xml:space="preserve"> </w:t>
      </w:r>
      <w:r w:rsidRPr="008A276E">
        <w:t xml:space="preserve">по мере накопления, </w:t>
      </w:r>
      <w:r w:rsidR="00A276AF" w:rsidRPr="008A276E">
        <w:t xml:space="preserve">вывоз снега с </w:t>
      </w:r>
      <w:r w:rsidRPr="008A276E">
        <w:t>прилегающих</w:t>
      </w:r>
      <w:r w:rsidR="00A276AF" w:rsidRPr="008A276E">
        <w:t xml:space="preserve"> территорий</w:t>
      </w:r>
      <w:r w:rsidR="00FD6364">
        <w:t xml:space="preserve"> </w:t>
      </w:r>
      <w:r w:rsidR="006868B6" w:rsidRPr="008A276E">
        <w:t xml:space="preserve"> до 10 марта 201</w:t>
      </w:r>
      <w:r w:rsidR="00E70F3E">
        <w:t>7</w:t>
      </w:r>
      <w:r w:rsidR="006868B6" w:rsidRPr="008A276E">
        <w:t xml:space="preserve"> года.</w:t>
      </w:r>
    </w:p>
    <w:p w:rsidR="001C79E5" w:rsidRPr="008A276E" w:rsidRDefault="00EC178A" w:rsidP="006868B6">
      <w:pPr>
        <w:ind w:firstLine="357"/>
        <w:jc w:val="both"/>
      </w:pPr>
      <w:r w:rsidRPr="008A276E">
        <w:t>1.2</w:t>
      </w:r>
      <w:r w:rsidR="001C79E5" w:rsidRPr="008A276E">
        <w:t>. Провести охранные мероприятия</w:t>
      </w:r>
      <w:r w:rsidR="00D90E58" w:rsidRPr="008A276E">
        <w:t xml:space="preserve"> во время проведения работ по очистке от снега,</w:t>
      </w:r>
      <w:r w:rsidR="001C79E5" w:rsidRPr="008A276E">
        <w:t xml:space="preserve"> обеспечивающие безопасность проезда транспорта и движения пешеходов.</w:t>
      </w:r>
    </w:p>
    <w:p w:rsidR="001C79E5" w:rsidRPr="008A276E" w:rsidRDefault="00EC178A" w:rsidP="006868B6">
      <w:pPr>
        <w:ind w:firstLine="357"/>
        <w:jc w:val="both"/>
      </w:pPr>
      <w:r w:rsidRPr="008A276E">
        <w:t xml:space="preserve">1.3. </w:t>
      </w:r>
      <w:r w:rsidR="001C79E5" w:rsidRPr="008A276E">
        <w:t xml:space="preserve">Принять меры, обеспечивающие полную сохранность деревьев, кустарников, воздушных линий электропередач, </w:t>
      </w:r>
      <w:r w:rsidR="00E50B2C">
        <w:t xml:space="preserve">газопроводов низкого давления, </w:t>
      </w:r>
      <w:r w:rsidR="001C79E5" w:rsidRPr="008A276E">
        <w:t>рекламных конструкций, элементов благоустройства.</w:t>
      </w:r>
    </w:p>
    <w:p w:rsidR="00EC178A" w:rsidRPr="008A276E" w:rsidRDefault="008A276E" w:rsidP="00EC178A">
      <w:pPr>
        <w:pStyle w:val="Default"/>
        <w:ind w:firstLine="357"/>
        <w:jc w:val="both"/>
      </w:pPr>
      <w:r w:rsidRPr="008A276E">
        <w:t>2</w:t>
      </w:r>
      <w:r w:rsidR="001C79E5" w:rsidRPr="008A276E">
        <w:t>. Рекомендо</w:t>
      </w:r>
      <w:r w:rsidR="00A004DE">
        <w:t>вать</w:t>
      </w:r>
      <w:r w:rsidR="00182508">
        <w:t xml:space="preserve"> руководител</w:t>
      </w:r>
      <w:r w:rsidR="00CC74DB">
        <w:t>ю</w:t>
      </w:r>
      <w:r w:rsidR="00A004DE">
        <w:t xml:space="preserve"> ООО «Управдом»</w:t>
      </w:r>
      <w:r w:rsidR="00FD6364">
        <w:t xml:space="preserve"> (Проценко В.Н.</w:t>
      </w:r>
      <w:r w:rsidR="00CC74DB">
        <w:t>)</w:t>
      </w:r>
      <w:r w:rsidR="00EE6EE0" w:rsidRPr="008A276E">
        <w:t xml:space="preserve"> организовать проведение работ по очистке крыш </w:t>
      </w:r>
      <w:r w:rsidR="00EC178A" w:rsidRPr="008A276E">
        <w:t xml:space="preserve">жилых домов от снега и наледи, по </w:t>
      </w:r>
      <w:r w:rsidR="00EE6EE0" w:rsidRPr="008A276E">
        <w:t xml:space="preserve">уборке снега </w:t>
      </w:r>
      <w:r w:rsidR="00D3387C" w:rsidRPr="008A276E">
        <w:t>на придомовых</w:t>
      </w:r>
      <w:r w:rsidR="00EE6EE0" w:rsidRPr="008A276E">
        <w:t xml:space="preserve"> территори</w:t>
      </w:r>
      <w:r w:rsidRPr="008A276E">
        <w:t>ях</w:t>
      </w:r>
      <w:r w:rsidR="000613F2" w:rsidRPr="008A276E">
        <w:t xml:space="preserve">, </w:t>
      </w:r>
      <w:r w:rsidR="00EC178A" w:rsidRPr="008A276E">
        <w:t xml:space="preserve">а также обеспечить, по мере накопления, вывоз снега с </w:t>
      </w:r>
      <w:r w:rsidRPr="008A276E">
        <w:t>этих территорий</w:t>
      </w:r>
      <w:r w:rsidR="00EC178A" w:rsidRPr="008A276E">
        <w:t xml:space="preserve"> до 10 марта 201</w:t>
      </w:r>
      <w:r w:rsidR="00E70F3E">
        <w:t>7</w:t>
      </w:r>
      <w:r w:rsidR="00EC178A" w:rsidRPr="008A276E">
        <w:t xml:space="preserve"> года.</w:t>
      </w:r>
    </w:p>
    <w:p w:rsidR="006868B6" w:rsidRPr="006868B6" w:rsidRDefault="008A276E" w:rsidP="006868B6">
      <w:pPr>
        <w:ind w:firstLine="357"/>
        <w:jc w:val="both"/>
      </w:pPr>
      <w:r w:rsidRPr="008A276E">
        <w:t>3</w:t>
      </w:r>
      <w:r w:rsidR="001044DC" w:rsidRPr="008A276E">
        <w:t xml:space="preserve">. </w:t>
      </w:r>
      <w:r w:rsidR="00BD06BC" w:rsidRPr="008A276E">
        <w:t xml:space="preserve">Рекомендовать </w:t>
      </w:r>
      <w:r w:rsidR="001044DC" w:rsidRPr="008A276E">
        <w:t>МО МВД РФ «Каргатский»</w:t>
      </w:r>
      <w:r w:rsidR="00BD06BC" w:rsidRPr="008A276E">
        <w:t xml:space="preserve"> по городу </w:t>
      </w:r>
      <w:r w:rsidR="001044DC" w:rsidRPr="008A276E">
        <w:t>Каргату</w:t>
      </w:r>
      <w:r w:rsidR="006868B6" w:rsidRPr="008A276E">
        <w:t>:</w:t>
      </w:r>
    </w:p>
    <w:p w:rsidR="00BD06BC" w:rsidRPr="006868B6" w:rsidRDefault="006868B6" w:rsidP="00D90E58">
      <w:pPr>
        <w:ind w:firstLine="357"/>
        <w:jc w:val="both"/>
      </w:pPr>
      <w:r w:rsidRPr="006868B6">
        <w:t xml:space="preserve"> - </w:t>
      </w:r>
      <w:r w:rsidR="00BD06BC" w:rsidRPr="006868B6">
        <w:t xml:space="preserve">выделять сотрудников и экипажи ОГИБДД </w:t>
      </w:r>
      <w:r w:rsidR="001044DC" w:rsidRPr="006868B6">
        <w:t xml:space="preserve">для </w:t>
      </w:r>
      <w:r w:rsidR="00BD06BC" w:rsidRPr="006868B6">
        <w:t>ограничения или прекращения движения транспортных средств на дорогах город</w:t>
      </w:r>
      <w:r w:rsidR="001044DC" w:rsidRPr="006868B6">
        <w:t>а</w:t>
      </w:r>
      <w:r w:rsidR="00020764">
        <w:t xml:space="preserve"> </w:t>
      </w:r>
      <w:r w:rsidR="001044DC" w:rsidRPr="006868B6">
        <w:t>Каргата</w:t>
      </w:r>
      <w:r w:rsidR="00BD06BC" w:rsidRPr="006868B6">
        <w:t xml:space="preserve"> в целях обеспечения безопасного проведения уборочных работ</w:t>
      </w:r>
      <w:r>
        <w:t>;</w:t>
      </w:r>
    </w:p>
    <w:p w:rsidR="00BD06BC" w:rsidRPr="006868B6" w:rsidRDefault="008A276E" w:rsidP="00F268EA">
      <w:pPr>
        <w:ind w:firstLine="357"/>
        <w:jc w:val="both"/>
      </w:pPr>
      <w:r>
        <w:t>4</w:t>
      </w:r>
      <w:r w:rsidR="006868B6" w:rsidRPr="006868B6">
        <w:t xml:space="preserve">.Определить место вывоза  </w:t>
      </w:r>
      <w:r w:rsidR="00D90E58">
        <w:t>–</w:t>
      </w:r>
      <w:r w:rsidR="00F268EA">
        <w:t xml:space="preserve"> </w:t>
      </w:r>
      <w:r w:rsidR="00FD6364">
        <w:t>снежный</w:t>
      </w:r>
      <w:r w:rsidR="00D90E58">
        <w:t xml:space="preserve"> </w:t>
      </w:r>
      <w:proofErr w:type="gramStart"/>
      <w:r w:rsidR="00D90E58">
        <w:t>отвал</w:t>
      </w:r>
      <w:proofErr w:type="gramEnd"/>
      <w:r w:rsidR="00FD6364">
        <w:t xml:space="preserve"> находящий</w:t>
      </w:r>
      <w:r w:rsidR="00D8525D">
        <w:t>ся в конце ул. Рабочей</w:t>
      </w:r>
      <w:r>
        <w:t>,</w:t>
      </w:r>
      <w:r w:rsidR="00F268EA">
        <w:t xml:space="preserve"> за чертой г.</w:t>
      </w:r>
      <w:r w:rsidR="00D90E58">
        <w:t xml:space="preserve"> Каргата.</w:t>
      </w:r>
    </w:p>
    <w:p w:rsidR="00BD06BC" w:rsidRPr="006868B6" w:rsidRDefault="008A276E" w:rsidP="00D90E58">
      <w:pPr>
        <w:pStyle w:val="Default"/>
        <w:ind w:firstLine="357"/>
      </w:pPr>
      <w:r>
        <w:t>5</w:t>
      </w:r>
      <w:r w:rsidR="006868B6" w:rsidRPr="006868B6">
        <w:t>.</w:t>
      </w:r>
      <w:r>
        <w:t>Запретить</w:t>
      </w:r>
      <w:r w:rsidR="006868B6" w:rsidRPr="006868B6">
        <w:t xml:space="preserve"> сбрасывания снега водителями транспортных средств в неустановленных местах. К виновникам применять строгие меры воздействия.</w:t>
      </w:r>
    </w:p>
    <w:p w:rsidR="00DF01BA" w:rsidRDefault="00DF01BA">
      <w:pPr>
        <w:spacing w:after="200" w:line="276" w:lineRule="auto"/>
        <w:rPr>
          <w:bCs/>
        </w:rPr>
      </w:pPr>
      <w:r>
        <w:rPr>
          <w:bCs/>
        </w:rPr>
        <w:br w:type="page"/>
      </w:r>
    </w:p>
    <w:p w:rsidR="00DB244D" w:rsidRPr="006868B6" w:rsidRDefault="008A276E" w:rsidP="006868B6">
      <w:pPr>
        <w:widowControl w:val="0"/>
        <w:autoSpaceDE w:val="0"/>
        <w:autoSpaceDN w:val="0"/>
        <w:adjustRightInd w:val="0"/>
        <w:ind w:firstLine="357"/>
        <w:jc w:val="both"/>
        <w:rPr>
          <w:bCs/>
        </w:rPr>
      </w:pPr>
      <w:r>
        <w:rPr>
          <w:bCs/>
        </w:rPr>
        <w:lastRenderedPageBreak/>
        <w:t>6</w:t>
      </w:r>
      <w:r w:rsidR="00DB244D" w:rsidRPr="006868B6">
        <w:rPr>
          <w:bCs/>
        </w:rPr>
        <w:t>. Организационно-контрольному отделу (Морозовой Е.В.) обеспечить опубликование постановления в средствах массовой информации и на официальном сайте Администрации города</w:t>
      </w:r>
      <w:r w:rsidR="00D90E58">
        <w:rPr>
          <w:bCs/>
        </w:rPr>
        <w:t xml:space="preserve"> Каргата.</w:t>
      </w:r>
    </w:p>
    <w:p w:rsidR="001C79E5" w:rsidRPr="006868B6" w:rsidRDefault="00D90E58" w:rsidP="006868B6">
      <w:pPr>
        <w:ind w:firstLine="357"/>
        <w:jc w:val="both"/>
      </w:pPr>
      <w:r>
        <w:t>10</w:t>
      </w:r>
      <w:r w:rsidR="00F268EA">
        <w:t xml:space="preserve">. </w:t>
      </w:r>
      <w:proofErr w:type="gramStart"/>
      <w:r w:rsidR="00F268EA">
        <w:t xml:space="preserve">Контроль </w:t>
      </w:r>
      <w:r w:rsidR="001C79E5" w:rsidRPr="006868B6">
        <w:t>за</w:t>
      </w:r>
      <w:proofErr w:type="gramEnd"/>
      <w:r w:rsidR="001C79E5" w:rsidRPr="006868B6">
        <w:t xml:space="preserve"> исполнением настоящего </w:t>
      </w:r>
      <w:r w:rsidR="00DB244D" w:rsidRPr="006868B6">
        <w:t>постановления</w:t>
      </w:r>
      <w:r w:rsidR="001C79E5" w:rsidRPr="006868B6">
        <w:t xml:space="preserve"> возложить на</w:t>
      </w:r>
      <w:r w:rsidR="00CC74DB">
        <w:t xml:space="preserve"> ведущего</w:t>
      </w:r>
      <w:r w:rsidR="001C79E5" w:rsidRPr="006868B6">
        <w:t xml:space="preserve"> </w:t>
      </w:r>
      <w:r w:rsidR="009A357E">
        <w:t xml:space="preserve">специалиста </w:t>
      </w:r>
      <w:r w:rsidR="00DB244D" w:rsidRPr="006868B6">
        <w:t xml:space="preserve"> </w:t>
      </w:r>
      <w:proofErr w:type="spellStart"/>
      <w:r w:rsidR="007D4695">
        <w:t>Ш</w:t>
      </w:r>
      <w:r w:rsidR="00CC74DB">
        <w:t>аркова</w:t>
      </w:r>
      <w:proofErr w:type="spellEnd"/>
      <w:r w:rsidR="00CC74DB">
        <w:t xml:space="preserve"> Н.И</w:t>
      </w:r>
      <w:r w:rsidR="007D4695">
        <w:t>.</w:t>
      </w:r>
    </w:p>
    <w:p w:rsidR="00D90E58" w:rsidRDefault="00D90E58" w:rsidP="006868B6">
      <w:pPr>
        <w:widowControl w:val="0"/>
        <w:autoSpaceDE w:val="0"/>
        <w:autoSpaceDN w:val="0"/>
        <w:adjustRightInd w:val="0"/>
        <w:ind w:firstLine="357"/>
        <w:jc w:val="both"/>
        <w:rPr>
          <w:bCs/>
        </w:rPr>
      </w:pPr>
    </w:p>
    <w:p w:rsidR="00076A95" w:rsidRPr="00076A95" w:rsidRDefault="00076A95" w:rsidP="001C79E5">
      <w:pPr>
        <w:widowControl w:val="0"/>
        <w:autoSpaceDE w:val="0"/>
        <w:autoSpaceDN w:val="0"/>
        <w:adjustRightInd w:val="0"/>
        <w:jc w:val="both"/>
        <w:rPr>
          <w:bCs/>
          <w:szCs w:val="30"/>
        </w:rPr>
      </w:pPr>
    </w:p>
    <w:p w:rsidR="00076A95" w:rsidRPr="00076A95" w:rsidRDefault="00076A95" w:rsidP="00076A95">
      <w:pPr>
        <w:widowControl w:val="0"/>
        <w:autoSpaceDE w:val="0"/>
        <w:autoSpaceDN w:val="0"/>
        <w:adjustRightInd w:val="0"/>
        <w:jc w:val="both"/>
        <w:rPr>
          <w:bCs/>
          <w:szCs w:val="30"/>
        </w:rPr>
      </w:pPr>
    </w:p>
    <w:p w:rsidR="00D90E58" w:rsidRDefault="00D8525D" w:rsidP="00D8525D">
      <w:pPr>
        <w:widowControl w:val="0"/>
        <w:autoSpaceDE w:val="0"/>
        <w:autoSpaceDN w:val="0"/>
        <w:adjustRightInd w:val="0"/>
      </w:pPr>
      <w:proofErr w:type="spellStart"/>
      <w:r>
        <w:t>И.о</w:t>
      </w:r>
      <w:proofErr w:type="spellEnd"/>
      <w:r>
        <w:t xml:space="preserve"> Главы</w:t>
      </w:r>
      <w:r w:rsidR="00D90E58">
        <w:t xml:space="preserve"> города Каргата                                           </w:t>
      </w:r>
      <w:r>
        <w:t xml:space="preserve">                             В.В. Пономаренко</w:t>
      </w:r>
    </w:p>
    <w:p w:rsidR="00076A95" w:rsidRPr="00076A95" w:rsidRDefault="00076A95" w:rsidP="00076A95">
      <w:pPr>
        <w:widowControl w:val="0"/>
        <w:autoSpaceDE w:val="0"/>
        <w:autoSpaceDN w:val="0"/>
        <w:adjustRightInd w:val="0"/>
        <w:jc w:val="both"/>
        <w:rPr>
          <w:bCs/>
          <w:szCs w:val="30"/>
        </w:rPr>
      </w:pPr>
    </w:p>
    <w:p w:rsidR="00076A95" w:rsidRPr="00076A95" w:rsidRDefault="00076A95" w:rsidP="00076A95">
      <w:pPr>
        <w:widowControl w:val="0"/>
        <w:autoSpaceDE w:val="0"/>
        <w:autoSpaceDN w:val="0"/>
        <w:adjustRightInd w:val="0"/>
        <w:jc w:val="both"/>
        <w:rPr>
          <w:bCs/>
          <w:szCs w:val="30"/>
        </w:rPr>
      </w:pPr>
    </w:p>
    <w:p w:rsidR="00076A95" w:rsidRPr="00076A95" w:rsidRDefault="00076A95" w:rsidP="00076A95">
      <w:pPr>
        <w:widowControl w:val="0"/>
        <w:autoSpaceDE w:val="0"/>
        <w:autoSpaceDN w:val="0"/>
        <w:adjustRightInd w:val="0"/>
        <w:jc w:val="both"/>
        <w:rPr>
          <w:bCs/>
          <w:szCs w:val="30"/>
        </w:rPr>
      </w:pPr>
    </w:p>
    <w:p w:rsidR="00D90E58" w:rsidRDefault="00D90E58" w:rsidP="00076A95">
      <w:pPr>
        <w:widowControl w:val="0"/>
        <w:autoSpaceDE w:val="0"/>
        <w:autoSpaceDN w:val="0"/>
        <w:adjustRightInd w:val="0"/>
        <w:jc w:val="both"/>
        <w:rPr>
          <w:bCs/>
          <w:szCs w:val="30"/>
        </w:rPr>
      </w:pPr>
    </w:p>
    <w:p w:rsidR="00D90E58" w:rsidRDefault="00D90E58" w:rsidP="00076A95">
      <w:pPr>
        <w:widowControl w:val="0"/>
        <w:autoSpaceDE w:val="0"/>
        <w:autoSpaceDN w:val="0"/>
        <w:adjustRightInd w:val="0"/>
        <w:jc w:val="both"/>
        <w:rPr>
          <w:bCs/>
          <w:szCs w:val="30"/>
        </w:rPr>
      </w:pPr>
    </w:p>
    <w:p w:rsidR="00D90E58" w:rsidRDefault="00D90E58" w:rsidP="00076A95">
      <w:pPr>
        <w:widowControl w:val="0"/>
        <w:autoSpaceDE w:val="0"/>
        <w:autoSpaceDN w:val="0"/>
        <w:adjustRightInd w:val="0"/>
        <w:jc w:val="both"/>
        <w:rPr>
          <w:bCs/>
          <w:szCs w:val="30"/>
        </w:rPr>
      </w:pPr>
    </w:p>
    <w:p w:rsidR="00D90E58" w:rsidRDefault="00D90E58" w:rsidP="00076A95">
      <w:pPr>
        <w:widowControl w:val="0"/>
        <w:autoSpaceDE w:val="0"/>
        <w:autoSpaceDN w:val="0"/>
        <w:adjustRightInd w:val="0"/>
        <w:jc w:val="both"/>
        <w:rPr>
          <w:bCs/>
          <w:szCs w:val="30"/>
        </w:rPr>
      </w:pPr>
    </w:p>
    <w:p w:rsidR="00D90E58" w:rsidRDefault="00D90E58" w:rsidP="00076A95">
      <w:pPr>
        <w:widowControl w:val="0"/>
        <w:autoSpaceDE w:val="0"/>
        <w:autoSpaceDN w:val="0"/>
        <w:adjustRightInd w:val="0"/>
        <w:jc w:val="both"/>
        <w:rPr>
          <w:bCs/>
          <w:szCs w:val="30"/>
        </w:rPr>
      </w:pPr>
    </w:p>
    <w:p w:rsidR="00D90E58" w:rsidRDefault="00D90E58" w:rsidP="00076A95">
      <w:pPr>
        <w:widowControl w:val="0"/>
        <w:autoSpaceDE w:val="0"/>
        <w:autoSpaceDN w:val="0"/>
        <w:adjustRightInd w:val="0"/>
        <w:jc w:val="both"/>
        <w:rPr>
          <w:bCs/>
          <w:szCs w:val="30"/>
        </w:rPr>
      </w:pPr>
    </w:p>
    <w:p w:rsidR="00D90E58" w:rsidRDefault="00D90E58" w:rsidP="00076A95">
      <w:pPr>
        <w:widowControl w:val="0"/>
        <w:autoSpaceDE w:val="0"/>
        <w:autoSpaceDN w:val="0"/>
        <w:adjustRightInd w:val="0"/>
        <w:jc w:val="both"/>
        <w:rPr>
          <w:bCs/>
          <w:szCs w:val="30"/>
        </w:rPr>
      </w:pPr>
    </w:p>
    <w:p w:rsidR="00D90E58" w:rsidRDefault="00D90E58" w:rsidP="00076A95">
      <w:pPr>
        <w:widowControl w:val="0"/>
        <w:autoSpaceDE w:val="0"/>
        <w:autoSpaceDN w:val="0"/>
        <w:adjustRightInd w:val="0"/>
        <w:jc w:val="both"/>
        <w:rPr>
          <w:bCs/>
          <w:szCs w:val="30"/>
        </w:rPr>
      </w:pPr>
    </w:p>
    <w:p w:rsidR="00D90E58" w:rsidRDefault="00D90E58" w:rsidP="00076A95">
      <w:pPr>
        <w:widowControl w:val="0"/>
        <w:autoSpaceDE w:val="0"/>
        <w:autoSpaceDN w:val="0"/>
        <w:adjustRightInd w:val="0"/>
        <w:jc w:val="both"/>
        <w:rPr>
          <w:bCs/>
          <w:szCs w:val="30"/>
        </w:rPr>
      </w:pPr>
    </w:p>
    <w:p w:rsidR="00D90E58" w:rsidRDefault="00D90E58" w:rsidP="00076A95">
      <w:pPr>
        <w:widowControl w:val="0"/>
        <w:autoSpaceDE w:val="0"/>
        <w:autoSpaceDN w:val="0"/>
        <w:adjustRightInd w:val="0"/>
        <w:jc w:val="both"/>
        <w:rPr>
          <w:bCs/>
          <w:szCs w:val="30"/>
        </w:rPr>
      </w:pPr>
    </w:p>
    <w:p w:rsidR="00D90E58" w:rsidRDefault="00D90E58" w:rsidP="00076A95">
      <w:pPr>
        <w:widowControl w:val="0"/>
        <w:autoSpaceDE w:val="0"/>
        <w:autoSpaceDN w:val="0"/>
        <w:adjustRightInd w:val="0"/>
        <w:jc w:val="both"/>
        <w:rPr>
          <w:bCs/>
          <w:szCs w:val="30"/>
        </w:rPr>
      </w:pPr>
    </w:p>
    <w:p w:rsidR="00D90E58" w:rsidRDefault="00D90E58" w:rsidP="00076A95">
      <w:pPr>
        <w:widowControl w:val="0"/>
        <w:autoSpaceDE w:val="0"/>
        <w:autoSpaceDN w:val="0"/>
        <w:adjustRightInd w:val="0"/>
        <w:jc w:val="both"/>
        <w:rPr>
          <w:bCs/>
          <w:szCs w:val="30"/>
        </w:rPr>
      </w:pPr>
    </w:p>
    <w:p w:rsidR="00D90E58" w:rsidRDefault="00D90E58" w:rsidP="00076A95">
      <w:pPr>
        <w:widowControl w:val="0"/>
        <w:autoSpaceDE w:val="0"/>
        <w:autoSpaceDN w:val="0"/>
        <w:adjustRightInd w:val="0"/>
        <w:jc w:val="both"/>
        <w:rPr>
          <w:bCs/>
          <w:szCs w:val="30"/>
        </w:rPr>
      </w:pPr>
    </w:p>
    <w:p w:rsidR="00D90E58" w:rsidRDefault="00D90E58" w:rsidP="00076A95">
      <w:pPr>
        <w:widowControl w:val="0"/>
        <w:autoSpaceDE w:val="0"/>
        <w:autoSpaceDN w:val="0"/>
        <w:adjustRightInd w:val="0"/>
        <w:jc w:val="both"/>
        <w:rPr>
          <w:bCs/>
          <w:szCs w:val="30"/>
        </w:rPr>
      </w:pPr>
    </w:p>
    <w:p w:rsidR="00D90E58" w:rsidRDefault="00D90E58" w:rsidP="00076A95">
      <w:pPr>
        <w:widowControl w:val="0"/>
        <w:autoSpaceDE w:val="0"/>
        <w:autoSpaceDN w:val="0"/>
        <w:adjustRightInd w:val="0"/>
        <w:jc w:val="both"/>
        <w:rPr>
          <w:bCs/>
          <w:szCs w:val="30"/>
        </w:rPr>
      </w:pPr>
    </w:p>
    <w:p w:rsidR="00D90E58" w:rsidRDefault="00D90E58" w:rsidP="00076A95">
      <w:pPr>
        <w:widowControl w:val="0"/>
        <w:autoSpaceDE w:val="0"/>
        <w:autoSpaceDN w:val="0"/>
        <w:adjustRightInd w:val="0"/>
        <w:jc w:val="both"/>
        <w:rPr>
          <w:bCs/>
          <w:szCs w:val="30"/>
        </w:rPr>
      </w:pPr>
    </w:p>
    <w:p w:rsidR="00D90E58" w:rsidRDefault="00D90E58" w:rsidP="00076A95">
      <w:pPr>
        <w:widowControl w:val="0"/>
        <w:autoSpaceDE w:val="0"/>
        <w:autoSpaceDN w:val="0"/>
        <w:adjustRightInd w:val="0"/>
        <w:jc w:val="both"/>
        <w:rPr>
          <w:bCs/>
          <w:szCs w:val="30"/>
        </w:rPr>
      </w:pPr>
    </w:p>
    <w:p w:rsidR="00D90E58" w:rsidRDefault="00D90E58" w:rsidP="00076A95">
      <w:pPr>
        <w:widowControl w:val="0"/>
        <w:autoSpaceDE w:val="0"/>
        <w:autoSpaceDN w:val="0"/>
        <w:adjustRightInd w:val="0"/>
        <w:jc w:val="both"/>
        <w:rPr>
          <w:bCs/>
          <w:szCs w:val="30"/>
        </w:rPr>
      </w:pPr>
    </w:p>
    <w:p w:rsidR="00D90E58" w:rsidRDefault="00D90E58" w:rsidP="00076A95">
      <w:pPr>
        <w:widowControl w:val="0"/>
        <w:autoSpaceDE w:val="0"/>
        <w:autoSpaceDN w:val="0"/>
        <w:adjustRightInd w:val="0"/>
        <w:jc w:val="both"/>
        <w:rPr>
          <w:bCs/>
          <w:szCs w:val="30"/>
        </w:rPr>
      </w:pPr>
    </w:p>
    <w:p w:rsidR="00D90E58" w:rsidRDefault="00D90E58" w:rsidP="00076A95">
      <w:pPr>
        <w:widowControl w:val="0"/>
        <w:autoSpaceDE w:val="0"/>
        <w:autoSpaceDN w:val="0"/>
        <w:adjustRightInd w:val="0"/>
        <w:jc w:val="both"/>
        <w:rPr>
          <w:bCs/>
          <w:szCs w:val="30"/>
        </w:rPr>
      </w:pPr>
    </w:p>
    <w:p w:rsidR="00D90E58" w:rsidRDefault="00D90E58" w:rsidP="00076A95">
      <w:pPr>
        <w:widowControl w:val="0"/>
        <w:autoSpaceDE w:val="0"/>
        <w:autoSpaceDN w:val="0"/>
        <w:adjustRightInd w:val="0"/>
        <w:jc w:val="both"/>
        <w:rPr>
          <w:bCs/>
          <w:szCs w:val="30"/>
        </w:rPr>
      </w:pPr>
    </w:p>
    <w:p w:rsidR="00D90E58" w:rsidRDefault="00D90E58" w:rsidP="00076A95">
      <w:pPr>
        <w:widowControl w:val="0"/>
        <w:autoSpaceDE w:val="0"/>
        <w:autoSpaceDN w:val="0"/>
        <w:adjustRightInd w:val="0"/>
        <w:jc w:val="both"/>
        <w:rPr>
          <w:bCs/>
          <w:szCs w:val="30"/>
        </w:rPr>
      </w:pPr>
    </w:p>
    <w:p w:rsidR="00D90E58" w:rsidRDefault="00D90E58" w:rsidP="00076A95">
      <w:pPr>
        <w:widowControl w:val="0"/>
        <w:autoSpaceDE w:val="0"/>
        <w:autoSpaceDN w:val="0"/>
        <w:adjustRightInd w:val="0"/>
        <w:jc w:val="both"/>
        <w:rPr>
          <w:bCs/>
          <w:szCs w:val="30"/>
        </w:rPr>
      </w:pPr>
    </w:p>
    <w:p w:rsidR="00D90E58" w:rsidRDefault="00D90E58" w:rsidP="00076A95">
      <w:pPr>
        <w:widowControl w:val="0"/>
        <w:autoSpaceDE w:val="0"/>
        <w:autoSpaceDN w:val="0"/>
        <w:adjustRightInd w:val="0"/>
        <w:jc w:val="both"/>
        <w:rPr>
          <w:bCs/>
          <w:szCs w:val="30"/>
        </w:rPr>
      </w:pPr>
    </w:p>
    <w:p w:rsidR="00D90E58" w:rsidRDefault="00D90E58" w:rsidP="00076A95">
      <w:pPr>
        <w:widowControl w:val="0"/>
        <w:autoSpaceDE w:val="0"/>
        <w:autoSpaceDN w:val="0"/>
        <w:adjustRightInd w:val="0"/>
        <w:jc w:val="both"/>
        <w:rPr>
          <w:bCs/>
          <w:szCs w:val="30"/>
        </w:rPr>
      </w:pPr>
    </w:p>
    <w:p w:rsidR="00D90E58" w:rsidRDefault="00D90E58" w:rsidP="00076A95">
      <w:pPr>
        <w:widowControl w:val="0"/>
        <w:autoSpaceDE w:val="0"/>
        <w:autoSpaceDN w:val="0"/>
        <w:adjustRightInd w:val="0"/>
        <w:jc w:val="both"/>
        <w:rPr>
          <w:bCs/>
          <w:szCs w:val="30"/>
        </w:rPr>
      </w:pPr>
    </w:p>
    <w:p w:rsidR="00D90E58" w:rsidRDefault="00D90E58" w:rsidP="00076A95">
      <w:pPr>
        <w:widowControl w:val="0"/>
        <w:autoSpaceDE w:val="0"/>
        <w:autoSpaceDN w:val="0"/>
        <w:adjustRightInd w:val="0"/>
        <w:jc w:val="both"/>
        <w:rPr>
          <w:bCs/>
          <w:szCs w:val="30"/>
        </w:rPr>
      </w:pPr>
    </w:p>
    <w:p w:rsidR="00D90E58" w:rsidRDefault="00D90E58" w:rsidP="00076A95">
      <w:pPr>
        <w:widowControl w:val="0"/>
        <w:autoSpaceDE w:val="0"/>
        <w:autoSpaceDN w:val="0"/>
        <w:adjustRightInd w:val="0"/>
        <w:jc w:val="both"/>
        <w:rPr>
          <w:bCs/>
          <w:szCs w:val="30"/>
        </w:rPr>
      </w:pPr>
    </w:p>
    <w:p w:rsidR="00D90E58" w:rsidRDefault="00D90E58" w:rsidP="00076A95">
      <w:pPr>
        <w:widowControl w:val="0"/>
        <w:autoSpaceDE w:val="0"/>
        <w:autoSpaceDN w:val="0"/>
        <w:adjustRightInd w:val="0"/>
        <w:jc w:val="both"/>
        <w:rPr>
          <w:bCs/>
          <w:szCs w:val="30"/>
        </w:rPr>
      </w:pPr>
    </w:p>
    <w:p w:rsidR="00D90E58" w:rsidRDefault="00D90E58" w:rsidP="00076A95">
      <w:pPr>
        <w:widowControl w:val="0"/>
        <w:autoSpaceDE w:val="0"/>
        <w:autoSpaceDN w:val="0"/>
        <w:adjustRightInd w:val="0"/>
        <w:jc w:val="both"/>
        <w:rPr>
          <w:bCs/>
          <w:szCs w:val="30"/>
        </w:rPr>
      </w:pPr>
    </w:p>
    <w:p w:rsidR="00D90E58" w:rsidRDefault="00D90E58" w:rsidP="00076A95">
      <w:pPr>
        <w:widowControl w:val="0"/>
        <w:autoSpaceDE w:val="0"/>
        <w:autoSpaceDN w:val="0"/>
        <w:adjustRightInd w:val="0"/>
        <w:jc w:val="both"/>
        <w:rPr>
          <w:bCs/>
          <w:szCs w:val="30"/>
        </w:rPr>
      </w:pPr>
    </w:p>
    <w:p w:rsidR="0050236A" w:rsidRDefault="0050236A" w:rsidP="00076A95">
      <w:pPr>
        <w:widowControl w:val="0"/>
        <w:autoSpaceDE w:val="0"/>
        <w:autoSpaceDN w:val="0"/>
        <w:adjustRightInd w:val="0"/>
        <w:jc w:val="both"/>
        <w:rPr>
          <w:bCs/>
          <w:szCs w:val="30"/>
        </w:rPr>
      </w:pPr>
    </w:p>
    <w:p w:rsidR="0050236A" w:rsidRDefault="0050236A" w:rsidP="00076A95">
      <w:pPr>
        <w:widowControl w:val="0"/>
        <w:autoSpaceDE w:val="0"/>
        <w:autoSpaceDN w:val="0"/>
        <w:adjustRightInd w:val="0"/>
        <w:jc w:val="both"/>
        <w:rPr>
          <w:bCs/>
          <w:szCs w:val="30"/>
        </w:rPr>
      </w:pPr>
    </w:p>
    <w:p w:rsidR="0050236A" w:rsidRDefault="0050236A" w:rsidP="00076A95">
      <w:pPr>
        <w:widowControl w:val="0"/>
        <w:autoSpaceDE w:val="0"/>
        <w:autoSpaceDN w:val="0"/>
        <w:adjustRightInd w:val="0"/>
        <w:jc w:val="both"/>
        <w:rPr>
          <w:bCs/>
          <w:szCs w:val="30"/>
        </w:rPr>
      </w:pPr>
    </w:p>
    <w:p w:rsidR="0050236A" w:rsidRDefault="0050236A" w:rsidP="00076A95">
      <w:pPr>
        <w:widowControl w:val="0"/>
        <w:autoSpaceDE w:val="0"/>
        <w:autoSpaceDN w:val="0"/>
        <w:adjustRightInd w:val="0"/>
        <w:jc w:val="both"/>
        <w:rPr>
          <w:bCs/>
          <w:szCs w:val="30"/>
        </w:rPr>
      </w:pPr>
    </w:p>
    <w:p w:rsidR="0050236A" w:rsidRDefault="0050236A" w:rsidP="00076A95">
      <w:pPr>
        <w:widowControl w:val="0"/>
        <w:autoSpaceDE w:val="0"/>
        <w:autoSpaceDN w:val="0"/>
        <w:adjustRightInd w:val="0"/>
        <w:jc w:val="both"/>
        <w:rPr>
          <w:bCs/>
          <w:szCs w:val="30"/>
        </w:rPr>
      </w:pPr>
    </w:p>
    <w:p w:rsidR="0050236A" w:rsidRDefault="0050236A" w:rsidP="00076A95">
      <w:pPr>
        <w:widowControl w:val="0"/>
        <w:autoSpaceDE w:val="0"/>
        <w:autoSpaceDN w:val="0"/>
        <w:adjustRightInd w:val="0"/>
        <w:jc w:val="both"/>
        <w:rPr>
          <w:bCs/>
          <w:szCs w:val="30"/>
        </w:rPr>
      </w:pPr>
    </w:p>
    <w:p w:rsidR="00D90E58" w:rsidRDefault="00D90E58" w:rsidP="00076A95">
      <w:pPr>
        <w:widowControl w:val="0"/>
        <w:autoSpaceDE w:val="0"/>
        <w:autoSpaceDN w:val="0"/>
        <w:adjustRightInd w:val="0"/>
        <w:jc w:val="both"/>
        <w:rPr>
          <w:bCs/>
          <w:szCs w:val="30"/>
        </w:rPr>
      </w:pPr>
    </w:p>
    <w:p w:rsidR="00D90E58" w:rsidRDefault="00D90E58" w:rsidP="00076A95">
      <w:pPr>
        <w:widowControl w:val="0"/>
        <w:autoSpaceDE w:val="0"/>
        <w:autoSpaceDN w:val="0"/>
        <w:adjustRightInd w:val="0"/>
        <w:jc w:val="both"/>
        <w:rPr>
          <w:bCs/>
          <w:szCs w:val="30"/>
        </w:rPr>
      </w:pPr>
    </w:p>
    <w:p w:rsidR="00CF3D18" w:rsidRDefault="007D4695" w:rsidP="00D90E58">
      <w:pPr>
        <w:widowControl w:val="0"/>
        <w:autoSpaceDE w:val="0"/>
        <w:autoSpaceDN w:val="0"/>
        <w:adjustRightInd w:val="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Ш</w:t>
      </w:r>
      <w:r w:rsidR="00CC74DB">
        <w:rPr>
          <w:bCs/>
          <w:sz w:val="20"/>
          <w:szCs w:val="20"/>
        </w:rPr>
        <w:t>арков Н.И</w:t>
      </w:r>
      <w:r>
        <w:rPr>
          <w:bCs/>
          <w:sz w:val="20"/>
          <w:szCs w:val="20"/>
        </w:rPr>
        <w:t>.</w:t>
      </w:r>
    </w:p>
    <w:p w:rsidR="00C97789" w:rsidRDefault="007D4695" w:rsidP="00D90E58">
      <w:pPr>
        <w:widowControl w:val="0"/>
        <w:autoSpaceDE w:val="0"/>
        <w:autoSpaceDN w:val="0"/>
        <w:adjustRightInd w:val="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22-200</w:t>
      </w:r>
    </w:p>
    <w:p w:rsidR="00C97789" w:rsidRDefault="00C97789" w:rsidP="00C97789">
      <w:pPr>
        <w:rPr>
          <w:sz w:val="20"/>
          <w:szCs w:val="20"/>
        </w:rPr>
      </w:pPr>
    </w:p>
    <w:p w:rsidR="007D4695" w:rsidRDefault="00C97789" w:rsidP="00C97789">
      <w:pPr>
        <w:tabs>
          <w:tab w:val="left" w:pos="2070"/>
        </w:tabs>
        <w:rPr>
          <w:sz w:val="20"/>
          <w:szCs w:val="20"/>
        </w:rPr>
      </w:pPr>
      <w:r>
        <w:rPr>
          <w:sz w:val="20"/>
          <w:szCs w:val="20"/>
        </w:rPr>
        <w:tab/>
      </w:r>
    </w:p>
    <w:p w:rsidR="00C97789" w:rsidRDefault="00C97789" w:rsidP="00C97789">
      <w:r>
        <w:t>СОГЛАСОВАНО</w:t>
      </w:r>
    </w:p>
    <w:p w:rsidR="00C97789" w:rsidRDefault="00C97789" w:rsidP="00C97789"/>
    <w:p w:rsidR="00C97789" w:rsidRDefault="00C97789" w:rsidP="00C97789"/>
    <w:p w:rsidR="00C97789" w:rsidRPr="002D0EB7" w:rsidRDefault="00C97789" w:rsidP="00C97789">
      <w:r w:rsidRPr="002D0EB7">
        <w:t xml:space="preserve">Заместитель главы </w:t>
      </w:r>
      <w:r w:rsidR="00DF01BA">
        <w:t>администрации</w:t>
      </w:r>
    </w:p>
    <w:p w:rsidR="00C97789" w:rsidRPr="002D0EB7" w:rsidRDefault="00C97789" w:rsidP="00C97789">
      <w:r w:rsidRPr="002D0EB7">
        <w:t xml:space="preserve">                                        В.В. Пономаренко</w:t>
      </w:r>
    </w:p>
    <w:p w:rsidR="00C97789" w:rsidRPr="002D0EB7" w:rsidRDefault="00C97789" w:rsidP="00C97789">
      <w:r w:rsidRPr="002D0EB7">
        <w:t>«__»__________201</w:t>
      </w:r>
      <w:r w:rsidR="00CC74DB">
        <w:t>6</w:t>
      </w:r>
      <w:r w:rsidRPr="002D0EB7">
        <w:t xml:space="preserve"> г </w:t>
      </w:r>
    </w:p>
    <w:p w:rsidR="00C97789" w:rsidRPr="002D0EB7" w:rsidRDefault="00C97789" w:rsidP="00C97789"/>
    <w:p w:rsidR="00C97789" w:rsidRPr="002D0EB7" w:rsidRDefault="00C97789" w:rsidP="00C97789"/>
    <w:p w:rsidR="00C97789" w:rsidRPr="002D0EB7" w:rsidRDefault="00C97789" w:rsidP="00C97789">
      <w:proofErr w:type="spellStart"/>
      <w:r w:rsidRPr="002D0EB7">
        <w:t>И.о</w:t>
      </w:r>
      <w:proofErr w:type="spellEnd"/>
      <w:r w:rsidRPr="002D0EB7">
        <w:t xml:space="preserve"> начальника организационно</w:t>
      </w:r>
    </w:p>
    <w:p w:rsidR="00C97789" w:rsidRPr="002D0EB7" w:rsidRDefault="00C97789" w:rsidP="00C97789">
      <w:r w:rsidRPr="002D0EB7">
        <w:t xml:space="preserve">контрольного отдела администрации города Каргат </w:t>
      </w:r>
    </w:p>
    <w:p w:rsidR="00C97789" w:rsidRPr="002D0EB7" w:rsidRDefault="00C97789" w:rsidP="00C97789">
      <w:r w:rsidRPr="002D0EB7">
        <w:t xml:space="preserve">                                          Е.Ю. Кузнецова</w:t>
      </w:r>
    </w:p>
    <w:p w:rsidR="00C97789" w:rsidRPr="002D0EB7" w:rsidRDefault="00C97789" w:rsidP="00C97789">
      <w:r w:rsidRPr="002D0EB7">
        <w:t>«__»__________201</w:t>
      </w:r>
      <w:r w:rsidR="00CC74DB">
        <w:t>6</w:t>
      </w:r>
      <w:r w:rsidRPr="002D0EB7">
        <w:t xml:space="preserve"> г </w:t>
      </w:r>
    </w:p>
    <w:p w:rsidR="00C97789" w:rsidRPr="002D0EB7" w:rsidRDefault="00C97789" w:rsidP="00C97789"/>
    <w:p w:rsidR="00C97789" w:rsidRDefault="00C97789" w:rsidP="00C97789"/>
    <w:p w:rsidR="00C97789" w:rsidRPr="00C97789" w:rsidRDefault="00C97789" w:rsidP="00C97789">
      <w:pPr>
        <w:tabs>
          <w:tab w:val="left" w:pos="2070"/>
        </w:tabs>
        <w:rPr>
          <w:sz w:val="20"/>
          <w:szCs w:val="20"/>
        </w:rPr>
      </w:pPr>
    </w:p>
    <w:sectPr w:rsidR="00C97789" w:rsidRPr="00C97789" w:rsidSect="00BD5BC9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F16061"/>
    <w:multiLevelType w:val="hybridMultilevel"/>
    <w:tmpl w:val="7346C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76A95"/>
    <w:rsid w:val="00012652"/>
    <w:rsid w:val="00020764"/>
    <w:rsid w:val="00045B7B"/>
    <w:rsid w:val="000613F2"/>
    <w:rsid w:val="00076A95"/>
    <w:rsid w:val="000C2F3C"/>
    <w:rsid w:val="001044DC"/>
    <w:rsid w:val="00174A0F"/>
    <w:rsid w:val="00182508"/>
    <w:rsid w:val="001C79E5"/>
    <w:rsid w:val="001E5486"/>
    <w:rsid w:val="002A52AE"/>
    <w:rsid w:val="00325DE3"/>
    <w:rsid w:val="0038625C"/>
    <w:rsid w:val="003A5F7A"/>
    <w:rsid w:val="00416C1A"/>
    <w:rsid w:val="0050236A"/>
    <w:rsid w:val="00613B3F"/>
    <w:rsid w:val="00681DF5"/>
    <w:rsid w:val="006868B6"/>
    <w:rsid w:val="007C3C21"/>
    <w:rsid w:val="007D4695"/>
    <w:rsid w:val="008173EB"/>
    <w:rsid w:val="00851CBE"/>
    <w:rsid w:val="008A276E"/>
    <w:rsid w:val="008A3482"/>
    <w:rsid w:val="009A357E"/>
    <w:rsid w:val="00A004DE"/>
    <w:rsid w:val="00A276AF"/>
    <w:rsid w:val="00A51BC9"/>
    <w:rsid w:val="00B463DF"/>
    <w:rsid w:val="00B55123"/>
    <w:rsid w:val="00BD06BC"/>
    <w:rsid w:val="00BD5BC9"/>
    <w:rsid w:val="00C97789"/>
    <w:rsid w:val="00CA06AD"/>
    <w:rsid w:val="00CC74DB"/>
    <w:rsid w:val="00CF3D18"/>
    <w:rsid w:val="00D3387C"/>
    <w:rsid w:val="00D6456D"/>
    <w:rsid w:val="00D679F3"/>
    <w:rsid w:val="00D8525D"/>
    <w:rsid w:val="00D90E58"/>
    <w:rsid w:val="00DB244D"/>
    <w:rsid w:val="00DF01BA"/>
    <w:rsid w:val="00E068D7"/>
    <w:rsid w:val="00E50B2C"/>
    <w:rsid w:val="00E70F3E"/>
    <w:rsid w:val="00E71C9A"/>
    <w:rsid w:val="00E75FB5"/>
    <w:rsid w:val="00EC178A"/>
    <w:rsid w:val="00EE6EE0"/>
    <w:rsid w:val="00F268EA"/>
    <w:rsid w:val="00F42C05"/>
    <w:rsid w:val="00F54AF7"/>
    <w:rsid w:val="00FD6364"/>
    <w:rsid w:val="00FF2E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6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244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244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276AF"/>
    <w:pPr>
      <w:ind w:left="720"/>
      <w:contextualSpacing/>
    </w:pPr>
  </w:style>
  <w:style w:type="paragraph" w:customStyle="1" w:styleId="Default">
    <w:name w:val="Default"/>
    <w:rsid w:val="00A276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6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244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244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276AF"/>
    <w:pPr>
      <w:ind w:left="720"/>
      <w:contextualSpacing/>
    </w:pPr>
  </w:style>
  <w:style w:type="paragraph" w:customStyle="1" w:styleId="Default">
    <w:name w:val="Default"/>
    <w:rsid w:val="00A276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ffice\AppData\Roaming\Microsoft\&#1064;&#1072;&#1073;&#1083;&#1086;&#1085;&#1099;\&#1055;&#1086;&#1089;&#1090;&#1072;&#1085;&#1086;&#1074;&#1083;&#1077;&#1085;&#1080;&#1077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A4FFD8-E864-45CB-B57C-30947715E3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</Template>
  <TotalTime>14</TotalTime>
  <Pages>3</Pages>
  <Words>434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Office</dc:creator>
  <cp:lastModifiedBy>Office</cp:lastModifiedBy>
  <cp:revision>7</cp:revision>
  <cp:lastPrinted>2016-02-12T02:46:00Z</cp:lastPrinted>
  <dcterms:created xsi:type="dcterms:W3CDTF">2017-03-01T06:40:00Z</dcterms:created>
  <dcterms:modified xsi:type="dcterms:W3CDTF">2017-04-10T07:16:00Z</dcterms:modified>
</cp:coreProperties>
</file>